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B7320F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3E30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E305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95707">
        <w:trPr>
          <w:trHeight w:val="1186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B7320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1.4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7320F" w:rsidRDefault="00B7320F" w:rsidP="00B7320F">
            <w:pPr>
              <w:pBdr>
                <w:top w:val="single" w:sz="4" w:space="1" w:color="auto"/>
              </w:pBdr>
              <w:ind w:hanging="22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  <w:r w:rsidRPr="008563C4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ร้อยละความสำเร็จของการจัดทำเรื่องการเสนอขอโปรดเกล้าฯ แต่งตั้งนายกสภาสถาบันอุดมศึกษา กรรมการสภาสถาบันอุดมศึกษาผู้ทรงคุณวุฒิ และอธิการบดี กรณีที่ไม่มีข้อร้องเรียน เพื่อเสนอ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ab/>
            </w:r>
            <w:r w:rsidRPr="008563C4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เลขาธิการคณะกรรมการการอุดมศึกษา ภายในระยะเวลา 20 วัน</w:t>
            </w:r>
            <w:r w:rsidRPr="008563C4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ทำการ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 xml:space="preserve"> นับจากวันที่ได้รับเอกสาร </w:t>
            </w:r>
            <w:r w:rsidRPr="008563C4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หลักฐานครบถ้วนสมบูรณ์</w:t>
            </w:r>
            <w:bookmarkStart w:id="0" w:name="_GoBack"/>
            <w:bookmarkEnd w:id="0"/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7320F" w:rsidRPr="009404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นางสาวจุฑาพร  เทพพัตรา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732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B7320F" w:rsidRPr="009404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02-610-5339</w:t>
            </w:r>
          </w:p>
        </w:tc>
      </w:tr>
      <w:tr w:rsidR="002F054A" w:rsidRPr="003B7C5A" w:rsidTr="00B7320F">
        <w:trPr>
          <w:gridAfter w:val="1"/>
          <w:wAfter w:w="6" w:type="dxa"/>
          <w:trHeight w:val="860"/>
        </w:trPr>
        <w:tc>
          <w:tcPr>
            <w:tcW w:w="5977" w:type="dxa"/>
            <w:gridSpan w:val="2"/>
            <w:tcBorders>
              <w:right w:val="nil"/>
            </w:tcBorders>
          </w:tcPr>
          <w:p w:rsidR="00B7320F" w:rsidRDefault="002F054A" w:rsidP="00B7320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B732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B732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="00B7320F" w:rsidRPr="0094041A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นางสาวสรวีย์  โสภณธนาวัฒน์</w:t>
            </w:r>
          </w:p>
          <w:p w:rsidR="006C7B37" w:rsidRPr="00B7320F" w:rsidRDefault="00B7320F" w:rsidP="00B7320F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นางสาววรรณี  ศิริรัตน์</w:t>
            </w:r>
          </w:p>
        </w:tc>
        <w:tc>
          <w:tcPr>
            <w:tcW w:w="3686" w:type="dxa"/>
            <w:tcBorders>
              <w:left w:val="nil"/>
            </w:tcBorders>
          </w:tcPr>
          <w:p w:rsidR="00B7320F" w:rsidRDefault="00335345" w:rsidP="00B7320F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B7320F" w:rsidRPr="009404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B732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B7320F" w:rsidRPr="009404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02-610-5318</w:t>
            </w:r>
          </w:p>
          <w:p w:rsidR="00B7320F" w:rsidRPr="00B7320F" w:rsidRDefault="00B7320F" w:rsidP="00DC178E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9404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</w:t>
            </w:r>
            <w:r w:rsidR="00DC178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18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7320F" w:rsidRPr="002F5049" w:rsidRDefault="006C7B37" w:rsidP="00B7320F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93"/>
              <w:rPr>
                <w:rFonts w:ascii="TH SarabunPSK" w:hAnsi="TH SarabunPSK" w:cs="TH SarabunPSK"/>
                <w:spacing w:val="20"/>
                <w:sz w:val="30"/>
                <w:szCs w:val="30"/>
              </w:rPr>
            </w:pPr>
            <w:r w:rsidRPr="002F504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ab/>
            </w:r>
            <w:r w:rsidR="00B7320F" w:rsidRPr="002F5049">
              <w:rPr>
                <w:rFonts w:ascii="TH SarabunPSK" w:hAnsi="TH SarabunPSK" w:cs="TH SarabunPSK" w:hint="cs"/>
                <w:color w:val="000000"/>
                <w:spacing w:val="20"/>
                <w:sz w:val="30"/>
                <w:szCs w:val="30"/>
                <w:cs/>
              </w:rPr>
              <w:t>การดำเนินการเสนอ</w:t>
            </w:r>
            <w:r w:rsidR="00B7320F" w:rsidRPr="002F5049">
              <w:rPr>
                <w:rFonts w:ascii="TH SarabunPSK" w:hAnsi="TH SarabunPSK" w:cs="TH SarabunPSK"/>
                <w:spacing w:val="20"/>
                <w:sz w:val="30"/>
                <w:szCs w:val="30"/>
                <w:cs/>
              </w:rPr>
              <w:t>ขอโปรดเกล้าฯ</w:t>
            </w:r>
            <w:r w:rsidR="00B7320F" w:rsidRPr="002F5049">
              <w:rPr>
                <w:rFonts w:ascii="TH SarabunPSK" w:hAnsi="TH SarabunPSK" w:cs="TH SarabunPSK" w:hint="cs"/>
                <w:spacing w:val="20"/>
                <w:sz w:val="30"/>
                <w:szCs w:val="30"/>
                <w:cs/>
              </w:rPr>
              <w:t xml:space="preserve"> </w:t>
            </w:r>
            <w:r w:rsidR="00B7320F" w:rsidRPr="002F5049">
              <w:rPr>
                <w:rFonts w:ascii="TH SarabunPSK" w:hAnsi="TH SarabunPSK" w:cs="TH SarabunPSK"/>
                <w:spacing w:val="20"/>
                <w:sz w:val="30"/>
                <w:szCs w:val="30"/>
                <w:cs/>
              </w:rPr>
              <w:t>แต่งตั้งนายกสภา</w:t>
            </w:r>
            <w:r w:rsidR="00B7320F" w:rsidRPr="002F5049">
              <w:rPr>
                <w:rFonts w:ascii="TH SarabunPSK" w:hAnsi="TH SarabunPSK" w:cs="TH SarabunPSK" w:hint="cs"/>
                <w:spacing w:val="20"/>
                <w:sz w:val="30"/>
                <w:szCs w:val="30"/>
                <w:cs/>
              </w:rPr>
              <w:t>สถาบันอุดมศึกษา ก</w:t>
            </w:r>
            <w:r w:rsidR="00B7320F" w:rsidRPr="002F5049">
              <w:rPr>
                <w:rFonts w:ascii="TH SarabunPSK" w:hAnsi="TH SarabunPSK" w:cs="TH SarabunPSK"/>
                <w:spacing w:val="20"/>
                <w:sz w:val="30"/>
                <w:szCs w:val="30"/>
                <w:cs/>
              </w:rPr>
              <w:t>รรมการสภา</w:t>
            </w:r>
            <w:r w:rsidR="00B7320F" w:rsidRPr="002F5049">
              <w:rPr>
                <w:rFonts w:ascii="TH SarabunPSK" w:hAnsi="TH SarabunPSK" w:cs="TH SarabunPSK" w:hint="cs"/>
                <w:spacing w:val="20"/>
                <w:sz w:val="30"/>
                <w:szCs w:val="30"/>
                <w:cs/>
              </w:rPr>
              <w:t>สถาบันอุดมศึกษา</w:t>
            </w:r>
            <w:r w:rsidR="00B7320F" w:rsidRPr="002F5049">
              <w:rPr>
                <w:rFonts w:ascii="TH SarabunPSK" w:hAnsi="TH SarabunPSK" w:cs="TH SarabunPSK"/>
                <w:spacing w:val="20"/>
                <w:sz w:val="30"/>
                <w:szCs w:val="30"/>
                <w:cs/>
              </w:rPr>
              <w:t>ผู้ทรงคุณวุฒิ</w:t>
            </w:r>
            <w:r w:rsidR="00B7320F" w:rsidRPr="002F5049">
              <w:rPr>
                <w:rFonts w:ascii="TH SarabunPSK" w:hAnsi="TH SarabunPSK" w:cs="TH SarabunPSK" w:hint="cs"/>
                <w:spacing w:val="20"/>
                <w:sz w:val="30"/>
                <w:szCs w:val="30"/>
                <w:cs/>
              </w:rPr>
              <w:t xml:space="preserve"> และอธิการบดี กรณีที่ไม่มีข้อร้องเรียน เป็นการพิจารณากลั่นกรองเอกสารหลักฐานและกระบวนการสรรหาของสภาสถาบันอุดมศึกษาในการเสนอขอโปรดเกล้าฯ แต่งตั้งให้ถูกต้องเป็นไปตามพระราชบัญญัติและข้อบังคับของแต่ละสถาบันอุดมศึกษา เพื่อเสนอเรื่องต่อเลขาธิการคณะกรรมการการอุดมศึกษาด้วยความถูกต้องและรวดเร็ว</w:t>
            </w:r>
          </w:p>
          <w:p w:rsidR="00E379B3" w:rsidRPr="00B7320F" w:rsidRDefault="00B7320F" w:rsidP="00B7320F">
            <w:pPr>
              <w:ind w:firstLine="626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2F5049">
              <w:rPr>
                <w:rFonts w:ascii="TH SarabunPSK" w:hAnsi="TH SarabunPSK" w:cs="TH SarabunPSK" w:hint="cs"/>
                <w:b/>
                <w:bCs/>
                <w:spacing w:val="20"/>
                <w:sz w:val="30"/>
                <w:szCs w:val="30"/>
                <w:cs/>
              </w:rPr>
              <w:tab/>
              <w:t xml:space="preserve">       </w:t>
            </w:r>
            <w:r w:rsidRPr="002F5049">
              <w:rPr>
                <w:rFonts w:ascii="TH SarabunPSK" w:hAnsi="TH SarabunPSK" w:cs="TH SarabunPSK" w:hint="cs"/>
                <w:spacing w:val="20"/>
                <w:sz w:val="30"/>
                <w:szCs w:val="30"/>
                <w:cs/>
              </w:rPr>
              <w:t>การให้คะแนนพิจารณา</w:t>
            </w:r>
            <w:r w:rsidRPr="002F5049">
              <w:rPr>
                <w:rFonts w:ascii="TH SarabunPSK" w:hAnsi="TH SarabunPSK" w:cs="TH SarabunPSK"/>
                <w:spacing w:val="20"/>
                <w:sz w:val="30"/>
                <w:szCs w:val="30"/>
                <w:cs/>
              </w:rPr>
              <w:t>ตามร้อยละของความสำเร็จ</w:t>
            </w:r>
            <w:r w:rsidRPr="002F5049">
              <w:rPr>
                <w:rFonts w:ascii="TH SarabunPSK" w:hAnsi="TH SarabunPSK" w:cs="TH SarabunPSK" w:hint="cs"/>
                <w:spacing w:val="20"/>
                <w:sz w:val="30"/>
                <w:szCs w:val="30"/>
                <w:cs/>
              </w:rPr>
              <w:t>ในการดำเนินการเสนอ</w:t>
            </w:r>
            <w:r w:rsidRPr="002F5049">
              <w:rPr>
                <w:rFonts w:ascii="TH SarabunPSK" w:hAnsi="TH SarabunPSK" w:cs="TH SarabunPSK"/>
                <w:spacing w:val="20"/>
                <w:sz w:val="30"/>
                <w:szCs w:val="30"/>
                <w:cs/>
              </w:rPr>
              <w:t>ขอโปรดเกล้าฯ</w:t>
            </w:r>
            <w:r w:rsidRPr="002F5049">
              <w:rPr>
                <w:rFonts w:ascii="TH SarabunPSK" w:hAnsi="TH SarabunPSK" w:cs="TH SarabunPSK" w:hint="cs"/>
                <w:spacing w:val="20"/>
                <w:sz w:val="30"/>
                <w:szCs w:val="30"/>
                <w:cs/>
              </w:rPr>
              <w:t xml:space="preserve"> </w:t>
            </w:r>
            <w:r w:rsidRPr="002F5049">
              <w:rPr>
                <w:rFonts w:ascii="TH SarabunPSK" w:hAnsi="TH SarabunPSK" w:cs="TH SarabunPSK"/>
                <w:spacing w:val="20"/>
                <w:sz w:val="30"/>
                <w:szCs w:val="30"/>
                <w:cs/>
              </w:rPr>
              <w:t>แต่งตั้งนายกสภา</w:t>
            </w:r>
            <w:r w:rsidRPr="002F5049">
              <w:rPr>
                <w:rFonts w:ascii="TH SarabunPSK" w:hAnsi="TH SarabunPSK" w:cs="TH SarabunPSK" w:hint="cs"/>
                <w:spacing w:val="20"/>
                <w:sz w:val="30"/>
                <w:szCs w:val="30"/>
                <w:cs/>
              </w:rPr>
              <w:t>สถาบันอุดมศึกษา ก</w:t>
            </w:r>
            <w:r w:rsidRPr="002F5049">
              <w:rPr>
                <w:rFonts w:ascii="TH SarabunPSK" w:hAnsi="TH SarabunPSK" w:cs="TH SarabunPSK"/>
                <w:spacing w:val="20"/>
                <w:sz w:val="30"/>
                <w:szCs w:val="30"/>
                <w:cs/>
              </w:rPr>
              <w:t>รรมการสภา</w:t>
            </w:r>
            <w:r w:rsidRPr="002F5049">
              <w:rPr>
                <w:rFonts w:ascii="TH SarabunPSK" w:hAnsi="TH SarabunPSK" w:cs="TH SarabunPSK" w:hint="cs"/>
                <w:spacing w:val="20"/>
                <w:sz w:val="30"/>
                <w:szCs w:val="30"/>
                <w:cs/>
              </w:rPr>
              <w:t>สถาบันอุดมศึกษา</w:t>
            </w:r>
            <w:r w:rsidRPr="002F5049">
              <w:rPr>
                <w:rFonts w:ascii="TH SarabunPSK" w:hAnsi="TH SarabunPSK" w:cs="TH SarabunPSK"/>
                <w:spacing w:val="20"/>
                <w:sz w:val="30"/>
                <w:szCs w:val="30"/>
                <w:cs/>
              </w:rPr>
              <w:t>ผู้ทรงคุณวุฒิ</w:t>
            </w:r>
            <w:r w:rsidRPr="002F5049">
              <w:rPr>
                <w:rFonts w:ascii="TH SarabunPSK" w:hAnsi="TH SarabunPSK" w:cs="TH SarabunPSK" w:hint="cs"/>
                <w:spacing w:val="20"/>
                <w:sz w:val="30"/>
                <w:szCs w:val="30"/>
                <w:cs/>
              </w:rPr>
              <w:t xml:space="preserve"> และอธิการบดี กรณีที่ไม่มีข้อร้องเรียน โดยดำเนินการเสนอขอโปรดเกล้าฯ แต่งตั้งตามพระราชบัญญัติและข้อบังคับของแต่ละสถาบันอุดมศึกษา ภายในระยะเวลา 20 วัน นับจากวันที่ได้รับเอกสารหลักฐานครบถ้วนสมบูรณ์</w:t>
            </w:r>
            <w:r w:rsidRPr="009404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7320F" w:rsidRPr="003B7C5A" w:rsidTr="005D170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320F" w:rsidRPr="00F108FD" w:rsidRDefault="00B7320F" w:rsidP="00B7320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92798B" w:rsidRDefault="00B7320F" w:rsidP="00B7320F">
                  <w:pPr>
                    <w:tabs>
                      <w:tab w:val="left" w:pos="1440"/>
                    </w:tabs>
                    <w:ind w:left="39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F55C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บรรลุผลผลิตเทียบกับเป้าหมายที่กำหนดได้น้อยกว่าร้อยละ 61</w:t>
                  </w:r>
                </w:p>
              </w:tc>
            </w:tr>
            <w:tr w:rsidR="00B7320F" w:rsidRPr="003B7C5A" w:rsidTr="005D170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320F" w:rsidRPr="00F108FD" w:rsidRDefault="00B7320F" w:rsidP="00B7320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92798B" w:rsidRDefault="00B7320F" w:rsidP="00B7320F">
                  <w:pPr>
                    <w:ind w:left="39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5C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61 ถึงร้อยละ 70</w:t>
                  </w:r>
                </w:p>
              </w:tc>
            </w:tr>
            <w:tr w:rsidR="00B7320F" w:rsidRPr="003B7C5A" w:rsidTr="005D170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320F" w:rsidRPr="00F108FD" w:rsidRDefault="00B7320F" w:rsidP="00B7320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92798B" w:rsidRDefault="00B7320F" w:rsidP="00B7320F">
                  <w:pPr>
                    <w:ind w:left="39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5C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71 ถึงร้อยละ 80</w:t>
                  </w:r>
                </w:p>
              </w:tc>
            </w:tr>
            <w:tr w:rsidR="00B7320F" w:rsidRPr="003B7C5A" w:rsidTr="005D170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320F" w:rsidRPr="00F108FD" w:rsidRDefault="00B7320F" w:rsidP="00B7320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92798B" w:rsidRDefault="00B7320F" w:rsidP="00B7320F">
                  <w:pPr>
                    <w:ind w:left="39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5C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81 ถึงร้อยละ 90</w:t>
                  </w:r>
                </w:p>
              </w:tc>
            </w:tr>
            <w:tr w:rsidR="00B7320F" w:rsidRPr="003B7C5A" w:rsidTr="005D170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320F" w:rsidRPr="00F108FD" w:rsidRDefault="00B7320F" w:rsidP="00B7320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92798B" w:rsidRDefault="00B7320F" w:rsidP="00B7320F">
                  <w:pPr>
                    <w:ind w:left="39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5C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บรรลุผลผลิตเทียบกับเป้าหมายที่กำหนดได้มากกว่าร้อยละ 90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15"/>
              <w:gridCol w:w="992"/>
              <w:gridCol w:w="1559"/>
              <w:gridCol w:w="1135"/>
              <w:gridCol w:w="1204"/>
            </w:tblGrid>
            <w:tr w:rsidR="002F054A" w:rsidRPr="003B7C5A" w:rsidTr="00F867CE">
              <w:trPr>
                <w:trHeight w:val="902"/>
                <w:jc w:val="center"/>
              </w:trPr>
              <w:tc>
                <w:tcPr>
                  <w:tcW w:w="441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B7320F" w:rsidRPr="003B7C5A" w:rsidTr="00F867CE">
              <w:trPr>
                <w:trHeight w:val="856"/>
                <w:jc w:val="center"/>
              </w:trPr>
              <w:tc>
                <w:tcPr>
                  <w:tcW w:w="4415" w:type="dxa"/>
                  <w:vAlign w:val="center"/>
                </w:tcPr>
                <w:p w:rsidR="00B7320F" w:rsidRPr="001F554B" w:rsidRDefault="00B7320F" w:rsidP="00607181">
                  <w:pPr>
                    <w:spacing w:before="100" w:beforeAutospacing="1" w:after="100" w:afterAutospacing="1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pacing w:val="-26"/>
                      <w:sz w:val="30"/>
                      <w:szCs w:val="30"/>
                    </w:rPr>
                  </w:pPr>
                  <w:r w:rsidRPr="001F554B">
                    <w:rPr>
                      <w:rFonts w:ascii="TH SarabunPSK" w:hAnsi="TH SarabunPSK" w:cs="TH SarabunPSK"/>
                      <w:color w:val="000000" w:themeColor="text1"/>
                      <w:spacing w:val="-26"/>
                      <w:sz w:val="30"/>
                      <w:szCs w:val="30"/>
                      <w:cs/>
                    </w:rPr>
                    <w:t>ร้อยละความสำเร็จของการจัดทำเรื่องการเสนอขอโปรดเกล้าฯ แต่งตั้งนายกสาสถาบันอุดมศึกษา กรรมการสภาสถาบันอุดมศึกษาผู้ทรงคุณวุฒิ และอธิการบดี กรณีที่ไม่มีข้อร้องเรียน เพื่อเสนอเลขาธิการคณะกรรมการการอุดมศึกษา ภายในระยะเวลา 20 วันทำการ นับจากวันที่ได้รับเอกสารหลักฐานครบถ้วนสมบูรณ์</w:t>
                  </w:r>
                </w:p>
              </w:tc>
              <w:tc>
                <w:tcPr>
                  <w:tcW w:w="992" w:type="dxa"/>
                </w:tcPr>
                <w:p w:rsidR="00B7320F" w:rsidRPr="00EA4A11" w:rsidRDefault="00B7320F" w:rsidP="00B7320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A4A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EA4A11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B7320F" w:rsidRPr="00EA4A11" w:rsidRDefault="00B7320F" w:rsidP="00B7320F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A4A1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2F5049" w:rsidRDefault="002F5049" w:rsidP="002F504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F50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ทั้งหมด </w:t>
                  </w:r>
                  <w:r w:rsidR="001F554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39</w:t>
                  </w:r>
                  <w:r w:rsidRPr="002F504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เรื่</w:t>
                  </w:r>
                  <w:r w:rsidR="001F554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อง ทำได้ภายในระยะเวลาที่กำหนด 38</w:t>
                  </w:r>
                  <w:r w:rsidRPr="002F504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เรื่อง </w:t>
                  </w:r>
                  <w:r w:rsidR="001F554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(ร้อยละ 97.44</w:t>
                  </w:r>
                  <w:r w:rsidRPr="002F5049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Default="002F5049" w:rsidP="002F504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D93E1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D93E17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Default="00D93E17" w:rsidP="00D93E1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0.3000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5049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2F5049" w:rsidRPr="003B7C5A" w:rsidRDefault="002F5049" w:rsidP="002F50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F5049" w:rsidRPr="00231BFD" w:rsidRDefault="002F5049" w:rsidP="002F504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-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ตรวจสอบคุณสมบัติของผู้เสนอขอโปรดเกล้า ฯ แต่งตั้ง ให้เป็นไปตามพระราชบัญญัติและข้อบังคับของสถาบันอุดมศึกษา</w:t>
            </w:r>
          </w:p>
          <w:p w:rsidR="002F5049" w:rsidRPr="00231BFD" w:rsidRDefault="002F5049" w:rsidP="002F504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ตรวจสอบกระบวนการสรรหาและคัดเลือกบุคคลให้เป็นไปตามข้อบังคับของสถาบันอุดมศึกษา</w:t>
            </w:r>
          </w:p>
          <w:p w:rsidR="002F5049" w:rsidRPr="00231BFD" w:rsidRDefault="002F5049" w:rsidP="002F504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- ตรวจสอบองค์ประกอบของคณะกรรมการสรรหาให้เป็นไปตามข้อบังคับหรือกฎหมายที่เกี่ยวข้อง</w:t>
            </w:r>
          </w:p>
          <w:p w:rsidR="002F5049" w:rsidRPr="00231BFD" w:rsidRDefault="002F5049" w:rsidP="002F504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ตรวจสอบรายงานการประชุมคณะกรรมการสรรหา/รายงานการประชุมสภาสถาบันอุดมศึกษา  </w:t>
            </w:r>
          </w:p>
          <w:p w:rsidR="002F5049" w:rsidRPr="00231BFD" w:rsidRDefault="002F5049" w:rsidP="002F504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</w:t>
            </w:r>
          </w:p>
          <w:p w:rsidR="002F5049" w:rsidRPr="003B7C5A" w:rsidRDefault="002F5049" w:rsidP="002F504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ตรวจสอบการดำรงตำแหน่งตาม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คำสั่งหัวหน้าคณะรักษาความสงบแห่งชาติ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39/2559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เรื่อง การจัดระเบียบและแก้ไขปัญหาธรรมาภิบาลในสถาบันอุดมศึกษา สั่ง ณ 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2559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>ประกาศ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คณะรักษาความสงบแห่งชาติ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2/2559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การกำหนดรายชื่อสถาบันอุดมศึกษาอื่น ตามคำสั่งหัวหน้าคณะรักษา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ความสงบแห่งชาติ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2559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การจัดระเบียบและแก้ไขปัญหาธรรมาภิบาลในสถาบันอุดมศึกษา สั่ง ณ 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2559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แนวปฏิบัติที่กระทรวงศึกษาธิการกำหนดตามหนังสือ ที่ ศธ 0201.1/3953 ลงวันที่ 29 กันยายน 2559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แนวปฏิบัติที่สำนักเลขาธิการคณะรัฐมนตรีกำหนดตามหนังสือ ที่ นร 0508/ว 591 ลงวันที่ 30 พฤศจิกายน 2560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หนังสือที่ นร 0508/ว 101 ลงวันที่ 23 กุมภาพันธ์ 2561 หนังสือ ที่ นร 0508/ว 213 ลงวันที่ 26 เมษายน 2561 และหนังสือที่ นร 0508/ท 1927 ลงวันที่ 20 มีนาคม 2562</w:t>
            </w:r>
          </w:p>
        </w:tc>
      </w:tr>
      <w:tr w:rsidR="002F5049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2F5049" w:rsidRDefault="002F5049" w:rsidP="002F50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2F5049" w:rsidRPr="00F82C6C" w:rsidRDefault="002F5049" w:rsidP="002F504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712B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สถาบันอุดมศึกษาหลายแห่งดำเนินการสรรหานายกสภามหาวิทยาลัย กรรมการสภามหาวิทยาลัยผู้ทรงคุณวุฒิ และอธิการบดี เป็นไปตามพระราชบัญญัติและข้อบังคับของสถาบันอุดมศึกษา </w:t>
            </w:r>
          </w:p>
          <w:p w:rsidR="002F5049" w:rsidRPr="00F82C6C" w:rsidRDefault="002F5049" w:rsidP="002F5049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ได้รับความร่วมมือในการปฏิบัติงานจากสำนักนิติการเป็นอย่างดี ทำให้กระบวนการตรวจสอบและ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การวิเคราะห์ข้อกฎหมายเป็นไปอย่างมีประสิทธิภาพ</w:t>
            </w:r>
          </w:p>
          <w:p w:rsidR="002F5049" w:rsidRPr="00BC4597" w:rsidRDefault="002F5049" w:rsidP="002F504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ได้รับคำแนะนำและได้รับมอบนโยบายในการปฏิบัติงานที่ชัด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เจนจากผู้บังคับบัญชาและ</w:t>
            </w: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จากผู้บริหารของสำนักงานคณะกรรมการการอุดมศึกษา</w:t>
            </w:r>
          </w:p>
        </w:tc>
      </w:tr>
      <w:tr w:rsidR="002F5049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2F5049" w:rsidRPr="003B7C5A" w:rsidRDefault="002F5049" w:rsidP="002F50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2F5049" w:rsidRDefault="002F5049" w:rsidP="002F5049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B0DBD">
              <w:rPr>
                <w:rFonts w:ascii="TH SarabunPSK" w:hAnsi="TH SarabunPSK" w:cs="TH SarabunPSK"/>
                <w:sz w:val="30"/>
                <w:szCs w:val="30"/>
                <w:cs/>
              </w:rPr>
              <w:t>- สถาบันอุดมศึกษาบางแห่งดำเนินการสรรหานายกสภามหาวิทยาลัย กรรมการสภามหาวิทยาลัยผู้ทรงคุณวุฒิ และอธิการบดี ไม่เป็นไปตามพระราชบัญญัติและข้อบังคับของสถาบันอุดมศึกษา</w:t>
            </w:r>
          </w:p>
          <w:p w:rsidR="002F5049" w:rsidRPr="002F5049" w:rsidRDefault="002F5049" w:rsidP="002F5049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B0D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BB0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มีข้อร้องเ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รียนเกี่ยวกับการเสนอขอโปรดเกล้า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BB0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ฯ แต่งตั้งนายกสภามหาวิทยาลัย กรรมการสภามหาวิทยาลัยผู้ทรงคุณวุฒิ และอธิการบดี เป็นจำนวนมากทำให้การดำเนินการเสนอขอโปรดเกล้า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BB0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ฯ แต่งตั้งเป็นไปอย่างล่าช้า  </w:t>
            </w:r>
          </w:p>
        </w:tc>
      </w:tr>
      <w:tr w:rsidR="002F5049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2F5049" w:rsidRDefault="002F5049" w:rsidP="002F50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5049" w:rsidRPr="003B7C5A" w:rsidRDefault="002F5049" w:rsidP="001F554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6E618F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บันทึกข้อความสำนักส่งเสริมและพัฒนาสมรรถนะบุคลากร เรื่อง รายงานผลการดำเนินการเกี่ยวกับ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E618F">
              <w:rPr>
                <w:rFonts w:ascii="TH SarabunPSK" w:hAnsi="TH SarabunPSK" w:cs="TH SarabunPSK"/>
                <w:sz w:val="30"/>
                <w:szCs w:val="30"/>
                <w:cs/>
              </w:rPr>
              <w:t>การเสนอขอโปรดเกล้าฯ แต่งตั้งนายกสภามหาวิทยาลัย กรรมการสภามหาวิทยาลัยผู้ทรงคุณวุฒิ และอธิ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การบดี (ระหว่างเดือนตุลาคม 2561 – </w:t>
            </w:r>
            <w:r w:rsidR="001F554B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2562</w:t>
            </w:r>
            <w:r w:rsidRPr="006E618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:rsidR="000C3FE0" w:rsidRPr="00910253" w:rsidRDefault="000C3FE0" w:rsidP="00DC178E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41330">
      <w:headerReference w:type="default" r:id="rId8"/>
      <w:footerReference w:type="even" r:id="rId9"/>
      <w:pgSz w:w="11906" w:h="16838"/>
      <w:pgMar w:top="851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79D" w:rsidRDefault="0042579D">
      <w:r>
        <w:separator/>
      </w:r>
    </w:p>
  </w:endnote>
  <w:endnote w:type="continuationSeparator" w:id="0">
    <w:p w:rsidR="0042579D" w:rsidRDefault="0042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79D" w:rsidRDefault="0042579D">
      <w:r>
        <w:separator/>
      </w:r>
    </w:p>
  </w:footnote>
  <w:footnote w:type="continuationSeparator" w:id="0">
    <w:p w:rsidR="0042579D" w:rsidRDefault="00425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A4A1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A4A1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554B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2F5049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305A"/>
    <w:rsid w:val="003E3F66"/>
    <w:rsid w:val="003E4227"/>
    <w:rsid w:val="003F0CC5"/>
    <w:rsid w:val="004032BC"/>
    <w:rsid w:val="00420AFB"/>
    <w:rsid w:val="0042579D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1096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07181"/>
    <w:rsid w:val="0061749F"/>
    <w:rsid w:val="00623624"/>
    <w:rsid w:val="00637718"/>
    <w:rsid w:val="00642568"/>
    <w:rsid w:val="00666EF0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3343D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42A8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320F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3E17"/>
    <w:rsid w:val="00D97ED4"/>
    <w:rsid w:val="00DA3363"/>
    <w:rsid w:val="00DA5582"/>
    <w:rsid w:val="00DC178E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1330"/>
    <w:rsid w:val="00E52C4C"/>
    <w:rsid w:val="00E70398"/>
    <w:rsid w:val="00E873D6"/>
    <w:rsid w:val="00EA4A11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11B11"/>
    <w:rsid w:val="00F27EE1"/>
    <w:rsid w:val="00F52E7F"/>
    <w:rsid w:val="00F73062"/>
    <w:rsid w:val="00F7458E"/>
    <w:rsid w:val="00F77139"/>
    <w:rsid w:val="00F777A5"/>
    <w:rsid w:val="00F800B7"/>
    <w:rsid w:val="00F867CE"/>
    <w:rsid w:val="00FB168E"/>
    <w:rsid w:val="00FB2183"/>
    <w:rsid w:val="00FB3240"/>
    <w:rsid w:val="00FC1974"/>
    <w:rsid w:val="00FC7650"/>
    <w:rsid w:val="00FD5F32"/>
    <w:rsid w:val="00FF698E"/>
    <w:rsid w:val="00FF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1B82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1A8EC-E837-4F82-AED7-CF197D786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2019-07-11T02:58:00Z</cp:lastPrinted>
  <dcterms:created xsi:type="dcterms:W3CDTF">2019-08-06T07:38:00Z</dcterms:created>
  <dcterms:modified xsi:type="dcterms:W3CDTF">2019-09-03T03:59:00Z</dcterms:modified>
</cp:coreProperties>
</file>